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FB54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ROBARD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976FFF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35B08978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</w:p>
    <w:p w14:paraId="50967DCF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</w:p>
    <w:p w14:paraId="38655766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and John North(q.v.) made a plaint of debt against John Rolff of</w:t>
      </w:r>
    </w:p>
    <w:p w14:paraId="22D6BECC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East Barnet, Hertfordshire.</w:t>
      </w:r>
    </w:p>
    <w:p w14:paraId="23624A50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CC9AD5E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</w:p>
    <w:p w14:paraId="300C9B82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</w:p>
    <w:p w14:paraId="6EB69215" w14:textId="77777777" w:rsidR="00ED2D33" w:rsidRDefault="00ED2D33" w:rsidP="00ED2D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6D0F10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9961" w14:textId="77777777" w:rsidR="00ED2D33" w:rsidRDefault="00ED2D33" w:rsidP="009139A6">
      <w:r>
        <w:separator/>
      </w:r>
    </w:p>
  </w:endnote>
  <w:endnote w:type="continuationSeparator" w:id="0">
    <w:p w14:paraId="624F4215" w14:textId="77777777" w:rsidR="00ED2D33" w:rsidRDefault="00ED2D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C2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58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91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AE40C" w14:textId="77777777" w:rsidR="00ED2D33" w:rsidRDefault="00ED2D33" w:rsidP="009139A6">
      <w:r>
        <w:separator/>
      </w:r>
    </w:p>
  </w:footnote>
  <w:footnote w:type="continuationSeparator" w:id="0">
    <w:p w14:paraId="2CDAC50A" w14:textId="77777777" w:rsidR="00ED2D33" w:rsidRDefault="00ED2D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2E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D79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C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D3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2D3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29B80"/>
  <w15:chartTrackingRefBased/>
  <w15:docId w15:val="{9B09BEEC-A17C-4BB0-8DE2-2487FA353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2D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2023-12-31T07:53:00Z</dcterms:created>
  <dcterms:modified xsi:type="dcterms:W3CDTF">2023-12-31T07:53:00Z</dcterms:modified>
</cp:coreProperties>
</file>